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D3B5D">
        <w:rPr>
          <w:rFonts w:cs="Arial"/>
          <w:b/>
          <w:caps/>
          <w:sz w:val="28"/>
          <w:szCs w:val="28"/>
        </w:rPr>
        <w:t>1574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FC239F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FC239F">
              <w:rPr>
                <w:rFonts w:cs="Arial"/>
                <w:sz w:val="20"/>
                <w:szCs w:val="20"/>
              </w:rPr>
              <w:t>Providências junto à Secretaria de Esportes e Recreação para que sejam previstas obras para reforma da quadra e revitalização de todo o espaço existente na Rua das Prímulas, número 481, no Jardim Primavera.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C239F" w:rsidRPr="00C31623" w:rsidRDefault="003A77BE" w:rsidP="00FC239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</w:t>
      </w:r>
      <w:r w:rsidR="00FC239F" w:rsidRPr="001840AD">
        <w:rPr>
          <w:rFonts w:cs="Arial"/>
        </w:rPr>
        <w:t>Excelentíssimo Senhor Prefeito Municipal de Jacareí</w:t>
      </w:r>
      <w:r w:rsidR="00FC239F">
        <w:rPr>
          <w:rFonts w:cs="Arial"/>
        </w:rPr>
        <w:t xml:space="preserve"> </w:t>
      </w:r>
      <w:r w:rsidR="00FC239F" w:rsidRPr="00423D42">
        <w:rPr>
          <w:rFonts w:cs="Arial"/>
        </w:rPr>
        <w:t>que sejam tomadas providências junto à</w:t>
      </w:r>
      <w:r w:rsidR="00FC239F">
        <w:rPr>
          <w:rFonts w:cs="Arial"/>
        </w:rPr>
        <w:t xml:space="preserve"> Secretaria de Esportes e Recreação </w:t>
      </w:r>
      <w:r w:rsidR="00FC239F" w:rsidRPr="00C31623">
        <w:rPr>
          <w:rFonts w:cs="Arial"/>
        </w:rPr>
        <w:t xml:space="preserve">para que sejam previstas obras </w:t>
      </w:r>
      <w:r w:rsidR="00FC239F">
        <w:rPr>
          <w:rFonts w:cs="Arial"/>
        </w:rPr>
        <w:t>para</w:t>
      </w:r>
      <w:r w:rsidR="00FC239F" w:rsidRPr="00C31623">
        <w:rPr>
          <w:rFonts w:cs="Arial"/>
        </w:rPr>
        <w:t xml:space="preserve"> reforma da quadra e revitalização de todo o espaço existente na Rua das Prímulas, número 481, </w:t>
      </w:r>
      <w:r w:rsidR="00FC239F">
        <w:rPr>
          <w:rFonts w:cs="Arial"/>
        </w:rPr>
        <w:t>no</w:t>
      </w:r>
      <w:r w:rsidR="00FC239F" w:rsidRPr="00C31623">
        <w:rPr>
          <w:rFonts w:cs="Arial"/>
        </w:rPr>
        <w:t xml:space="preserve"> Jardim Primavera.</w:t>
      </w:r>
    </w:p>
    <w:p w:rsidR="00FC239F" w:rsidRPr="00C31623" w:rsidRDefault="00FC239F" w:rsidP="00FC239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C31623">
        <w:rPr>
          <w:rFonts w:cs="Arial"/>
        </w:rPr>
        <w:t>Estivemos no local e vimos a necessidade de execução de serviços de pintura, iluminação, alvenaria, troca de refletores, conserto das traves da quadra externa e da quadra coberta, limpeza geral, entre outros.</w:t>
      </w:r>
    </w:p>
    <w:p w:rsidR="00FC239F" w:rsidRDefault="00FC239F" w:rsidP="00FC239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C31623">
        <w:rPr>
          <w:rFonts w:cs="Arial"/>
        </w:rPr>
        <w:t>Infelizmente,</w:t>
      </w:r>
      <w:r>
        <w:rPr>
          <w:rFonts w:cs="Arial"/>
        </w:rPr>
        <w:t xml:space="preserve"> </w:t>
      </w:r>
      <w:r w:rsidRPr="00C31623">
        <w:rPr>
          <w:rFonts w:cs="Arial"/>
        </w:rPr>
        <w:t xml:space="preserve">hoje o espaço está abandonado, necessitando </w:t>
      </w:r>
      <w:r w:rsidRPr="00FC239F">
        <w:rPr>
          <w:rFonts w:cs="Arial"/>
          <w:u w:val="single"/>
        </w:rPr>
        <w:t>urgentemente</w:t>
      </w:r>
      <w:r w:rsidRPr="00C31623">
        <w:rPr>
          <w:rFonts w:cs="Arial"/>
        </w:rPr>
        <w:t xml:space="preserve"> dessas melhorias. Temos certeza que a Secretaria de Esportes dedicará todo esforço para que aquele local volte a ser uma opção de lazer e esporte para crianças, jovens e idosos, deixando pronto, com segurança e em boas condições para o uso assim que todos estiverem vacinados.</w:t>
      </w:r>
    </w:p>
    <w:p w:rsidR="00F22FC9" w:rsidRDefault="00FC239F" w:rsidP="00FC239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909B3">
        <w:rPr>
          <w:rFonts w:cs="Arial"/>
        </w:rPr>
        <w:t xml:space="preserve">Destacamos o envio do </w:t>
      </w:r>
      <w:r w:rsidRPr="00F909B3">
        <w:rPr>
          <w:rFonts w:cs="Arial"/>
          <w:b/>
        </w:rPr>
        <w:t xml:space="preserve">OFÍCIO </w:t>
      </w:r>
      <w:r>
        <w:rPr>
          <w:rFonts w:cs="Arial"/>
          <w:b/>
        </w:rPr>
        <w:t>ESP</w:t>
      </w:r>
      <w:r w:rsidRPr="00F909B3">
        <w:rPr>
          <w:rFonts w:cs="Arial"/>
          <w:b/>
        </w:rPr>
        <w:t xml:space="preserve"> Nº </w:t>
      </w:r>
      <w:r>
        <w:rPr>
          <w:rFonts w:cs="Arial"/>
          <w:b/>
        </w:rPr>
        <w:t>036</w:t>
      </w:r>
      <w:r w:rsidRPr="009C77E7">
        <w:rPr>
          <w:rFonts w:cs="Arial"/>
          <w:b/>
        </w:rPr>
        <w:t>/2021/</w:t>
      </w:r>
      <w:proofErr w:type="spellStart"/>
      <w:r w:rsidRPr="009C77E7">
        <w:rPr>
          <w:rFonts w:cs="Arial"/>
          <w:b/>
        </w:rPr>
        <w:t>VERª.MA</w:t>
      </w:r>
      <w:proofErr w:type="spellEnd"/>
      <w:r w:rsidRPr="00F909B3">
        <w:rPr>
          <w:rFonts w:cs="Arial"/>
        </w:rPr>
        <w:t xml:space="preserve">, no dia </w:t>
      </w:r>
      <w:r>
        <w:rPr>
          <w:rFonts w:cs="Arial"/>
        </w:rPr>
        <w:t>27</w:t>
      </w:r>
      <w:r w:rsidRPr="00F909B3">
        <w:rPr>
          <w:rFonts w:cs="Arial"/>
        </w:rPr>
        <w:t xml:space="preserve"> de maio de 2021, referente ao assunto.</w:t>
      </w:r>
      <w:r w:rsidR="00691975">
        <w:rPr>
          <w:rFonts w:cs="Arial"/>
        </w:rPr>
        <w:t xml:space="preserve"> </w:t>
      </w:r>
    </w:p>
    <w:p w:rsidR="00FC239F" w:rsidRPr="00DA5201" w:rsidRDefault="00FC239F" w:rsidP="00DA520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fotos.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FC239F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FC239F">
        <w:rPr>
          <w:rFonts w:cs="Arial"/>
        </w:rPr>
        <w:t>2 de junho de 2021.</w:t>
      </w:r>
    </w:p>
    <w:p w:rsidR="00FC239F" w:rsidRDefault="00FC239F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C239F" w:rsidRDefault="00FC239F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C239F" w:rsidRPr="005D429C" w:rsidRDefault="00FC239F" w:rsidP="0019107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FC239F" w:rsidRDefault="00FC239F" w:rsidP="0019107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</w:p>
    <w:p w:rsidR="00FC239F" w:rsidRDefault="00FC239F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FC239F" w:rsidRDefault="00FC239F" w:rsidP="00FC239F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3F5344C8">
            <wp:extent cx="3512820" cy="2628900"/>
            <wp:effectExtent l="0" t="0" r="0" b="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820" cy="262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C239F" w:rsidRDefault="00FC239F" w:rsidP="00FC239F">
      <w:pPr>
        <w:pStyle w:val="Pr-Fotos"/>
      </w:pPr>
      <w:r>
        <w:rPr>
          <w:noProof/>
          <w:lang w:eastAsia="ja-JP"/>
        </w:rPr>
        <w:drawing>
          <wp:inline distT="0" distB="0" distL="0" distR="0" wp14:anchorId="74E5526F">
            <wp:extent cx="3512820" cy="2628900"/>
            <wp:effectExtent l="0" t="0" r="0" b="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820" cy="262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C239F" w:rsidRDefault="00FC239F" w:rsidP="00FC239F">
      <w:pPr>
        <w:pStyle w:val="Pr-Fotos"/>
      </w:pPr>
      <w:r>
        <w:rPr>
          <w:noProof/>
          <w:lang w:eastAsia="ja-JP"/>
        </w:rPr>
        <w:drawing>
          <wp:inline distT="0" distB="0" distL="0" distR="0" wp14:anchorId="31BA5A7A">
            <wp:extent cx="3512820" cy="2628900"/>
            <wp:effectExtent l="0" t="0" r="0" b="0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820" cy="262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C239F" w:rsidRDefault="00FC239F" w:rsidP="00FC239F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5B2C1C66">
            <wp:extent cx="2270760" cy="3025140"/>
            <wp:effectExtent l="0" t="0" r="0" b="3810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760" cy="3025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ja-JP"/>
        </w:rPr>
        <w:drawing>
          <wp:inline distT="0" distB="0" distL="0" distR="0" wp14:anchorId="51496B8B">
            <wp:extent cx="2270760" cy="3025140"/>
            <wp:effectExtent l="0" t="0" r="0" b="3810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760" cy="3025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C239F" w:rsidRDefault="00FC239F" w:rsidP="00FC239F">
      <w:pPr>
        <w:pStyle w:val="Pr-Fotos"/>
      </w:pPr>
      <w:r>
        <w:rPr>
          <w:noProof/>
          <w:lang w:eastAsia="ja-JP"/>
        </w:rPr>
        <w:drawing>
          <wp:inline distT="0" distB="0" distL="0" distR="0" wp14:anchorId="67F4AE27">
            <wp:extent cx="3329940" cy="2491740"/>
            <wp:effectExtent l="0" t="0" r="3810" b="3810"/>
            <wp:docPr id="20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2491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C239F" w:rsidRDefault="00FC239F" w:rsidP="00FC239F">
      <w:pPr>
        <w:pStyle w:val="Pr-Fotos"/>
      </w:pPr>
      <w:r>
        <w:rPr>
          <w:noProof/>
          <w:lang w:eastAsia="ja-JP"/>
        </w:rPr>
        <w:drawing>
          <wp:inline distT="0" distB="0" distL="0" distR="0" wp14:anchorId="08308D7A">
            <wp:extent cx="3329940" cy="2491740"/>
            <wp:effectExtent l="0" t="0" r="3810" b="3810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2491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C239F" w:rsidRDefault="00FC239F" w:rsidP="00FC239F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05F48A1B">
            <wp:extent cx="3505200" cy="2628900"/>
            <wp:effectExtent l="0" t="0" r="0" b="0"/>
            <wp:docPr id="22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62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C239F" w:rsidRDefault="00FC239F" w:rsidP="00FC239F">
      <w:pPr>
        <w:pStyle w:val="Pr-Fotos"/>
      </w:pPr>
      <w:r>
        <w:rPr>
          <w:noProof/>
          <w:lang w:eastAsia="ja-JP"/>
        </w:rPr>
        <w:drawing>
          <wp:inline distT="0" distB="0" distL="0" distR="0" wp14:anchorId="422919A9">
            <wp:extent cx="3505200" cy="2628900"/>
            <wp:effectExtent l="0" t="0" r="0" b="0"/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62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C239F" w:rsidRDefault="00FC239F" w:rsidP="00FC239F">
      <w:pPr>
        <w:pStyle w:val="Pr-Fotos"/>
      </w:pPr>
      <w:bookmarkStart w:id="0" w:name="_GoBack"/>
      <w:bookmarkEnd w:id="0"/>
      <w:r>
        <w:rPr>
          <w:noProof/>
          <w:lang w:eastAsia="ja-JP"/>
        </w:rPr>
        <w:drawing>
          <wp:inline distT="0" distB="0" distL="0" distR="0" wp14:anchorId="034E92C1">
            <wp:extent cx="3505200" cy="2628900"/>
            <wp:effectExtent l="0" t="0" r="0" b="0"/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62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C239F" w:rsidSect="007D39FD">
      <w:headerReference w:type="default" r:id="rId18"/>
      <w:footerReference w:type="default" r:id="rId19"/>
      <w:headerReference w:type="first" r:id="rId20"/>
      <w:footerReference w:type="first" r:id="rId2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37F" w:rsidRDefault="0037137F">
      <w:r>
        <w:separator/>
      </w:r>
    </w:p>
  </w:endnote>
  <w:endnote w:type="continuationSeparator" w:id="0">
    <w:p w:rsidR="0037137F" w:rsidRDefault="00371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37F" w:rsidRDefault="0037137F">
      <w:r>
        <w:separator/>
      </w:r>
    </w:p>
  </w:footnote>
  <w:footnote w:type="continuationSeparator" w:id="0">
    <w:p w:rsidR="0037137F" w:rsidRDefault="00371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FC239F">
      <w:rPr>
        <w:rFonts w:cs="Arial"/>
        <w:b/>
        <w:sz w:val="20"/>
        <w:szCs w:val="20"/>
        <w:u w:val="single"/>
      </w:rPr>
      <w:t>1574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FC239F" w:rsidRPr="00FC239F">
      <w:rPr>
        <w:rFonts w:cs="Arial"/>
        <w:b/>
        <w:sz w:val="20"/>
        <w:szCs w:val="20"/>
        <w:u w:val="single"/>
      </w:rPr>
      <w:t xml:space="preserve"> - Vereadora Maria Amélia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92534">
      <w:rPr>
        <w:rFonts w:cs="Arial"/>
        <w:b/>
        <w:noProof/>
        <w:sz w:val="20"/>
        <w:szCs w:val="20"/>
        <w:u w:val="single"/>
      </w:rPr>
      <w:t>4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92534">
      <w:rPr>
        <w:rFonts w:cs="Arial"/>
        <w:b/>
        <w:noProof/>
        <w:sz w:val="20"/>
        <w:szCs w:val="20"/>
        <w:u w:val="single"/>
      </w:rPr>
      <w:t>4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7137F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D3B5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92534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C239F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3C1AC-4FAF-4391-ADF0-5EC1B07BE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4</Pages>
  <Words>217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2021-05-31T16:28:00Z</cp:lastPrinted>
  <dcterms:created xsi:type="dcterms:W3CDTF">2021-05-31T16:28:00Z</dcterms:created>
  <dcterms:modified xsi:type="dcterms:W3CDTF">2021-05-31T16:28:00Z</dcterms:modified>
</cp:coreProperties>
</file>